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Redbridge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Redbridge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Redbridge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Redbridge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Redbridge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Redbridge are estimated to have a score of 1-2 on the PGSI (low-risk gambling), whilst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45.5% </w:t>
      </w:r>
      <w:r w:rsidRPr="004747BF">
        <w:rPr>
          <w:rFonts w:ascii="Libre Franklin Light" w:eastAsia="Times New Roman" w:hAnsi="Libre Franklin Light" w:cs="Calibri Light"/>
        </w:rPr>
        <w:t xml:space="preserve">of those respondents classified as PGSI 8+ in Redbridge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Redbridge is estimated to be </w:t>
      </w:r>
      <w:r w:rsidRPr="00773DF7">
        <w:rPr>
          <w:rFonts w:ascii="Libre Franklin Light" w:eastAsia="Times New Roman" w:hAnsi="Libre Franklin Light" w:cs="Calibri Light"/>
          <w:b/>
          <w:bCs/>
          <w:color w:val="C45911" w:themeColor="accent2" w:themeShade="BF"/>
        </w:rPr>
        <w:t xml:space="preserve">£9,694,438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Redbridge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Redbridge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Redbridge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Redbridge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edbridg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Redbridge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edbridg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Redbridge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Redbridge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edbridg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Redbridge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11.1%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Redbridge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Redbridge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Redbridge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Redbridge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Redbridge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£9,694,438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Redbridge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£157,907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£3,265,595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£233,936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£65,794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£120,623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£5,850,583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£9,694,438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Redbridge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Redbridge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Redbridge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Redbridge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65.2%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Redbridge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Redbridge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Redbridge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Redbridge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26.7%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Redbridge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65.2%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Redbridge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Redbridge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Redbridge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BC5090B-CC6D-4999-9236-60696065E85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